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50A5C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462B5FA3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0900BF91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7CC1DEDC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348F9F2D" w14:textId="77777777" w:rsidR="00177998" w:rsidRPr="00A87614" w:rsidRDefault="006A48C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 w:rsidR="00177998"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53315A">
        <w:rPr>
          <w:rFonts w:ascii="Times New Roman" w:hAnsi="Times New Roman"/>
          <w:smallCaps/>
          <w:noProof/>
          <w:sz w:val="20"/>
        </w:rPr>
        <w:t>26 October, 2017</w:t>
      </w:r>
      <w:r>
        <w:rPr>
          <w:rFonts w:ascii="Times New Roman" w:hAnsi="Times New Roman"/>
          <w:smallCaps/>
          <w:sz w:val="20"/>
        </w:rPr>
        <w:fldChar w:fldCharType="end"/>
      </w:r>
    </w:p>
    <w:p w14:paraId="04DA419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0FC427ED" w14:textId="10072077" w:rsidR="00CC53B6" w:rsidRDefault="00CC53B6" w:rsidP="007C7A69">
      <w:pPr>
        <w:jc w:val="both"/>
        <w:rPr>
          <w:rFonts w:ascii="Times New Roman" w:hAnsi="Times New Roman"/>
          <w:szCs w:val="24"/>
        </w:rPr>
      </w:pPr>
    </w:p>
    <w:p w14:paraId="64DFC2BC" w14:textId="77777777" w:rsidR="0053315A" w:rsidRDefault="0053315A" w:rsidP="007C7A69">
      <w:pPr>
        <w:jc w:val="both"/>
        <w:rPr>
          <w:rFonts w:ascii="Times New Roman" w:hAnsi="Times New Roman"/>
          <w:szCs w:val="24"/>
        </w:rPr>
      </w:pPr>
    </w:p>
    <w:p w14:paraId="773E9231" w14:textId="1F57C638" w:rsidR="0053315A" w:rsidRPr="0053315A" w:rsidRDefault="0053315A" w:rsidP="007C7A69">
      <w:pPr>
        <w:jc w:val="both"/>
        <w:rPr>
          <w:rFonts w:ascii="Times New Roman" w:hAnsi="Times New Roman"/>
          <w:b/>
          <w:i/>
          <w:color w:val="C00000"/>
          <w:szCs w:val="24"/>
        </w:rPr>
      </w:pPr>
      <w:r>
        <w:rPr>
          <w:rFonts w:ascii="Times New Roman" w:hAnsi="Times New Roman"/>
          <w:szCs w:val="24"/>
        </w:rPr>
        <w:t>Luis Hernandez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bookmarkStart w:id="0" w:name="_GoBack"/>
      <w:r>
        <w:rPr>
          <w:rFonts w:ascii="Times New Roman" w:hAnsi="Times New Roman"/>
          <w:b/>
          <w:i/>
          <w:color w:val="C00000"/>
          <w:szCs w:val="24"/>
        </w:rPr>
        <w:t>Requires Immediate Attention!</w:t>
      </w:r>
      <w:bookmarkEnd w:id="0"/>
    </w:p>
    <w:p w14:paraId="367B5138" w14:textId="297A2A18" w:rsidR="0053315A" w:rsidRDefault="0053315A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P.O. Box 991</w:t>
      </w:r>
    </w:p>
    <w:p w14:paraId="5A347505" w14:textId="5C2AF804" w:rsidR="0053315A" w:rsidRDefault="0053315A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Kapaa, HI  96746-0991</w:t>
      </w:r>
    </w:p>
    <w:p w14:paraId="0A438AA8" w14:textId="77777777" w:rsidR="0053315A" w:rsidRDefault="0053315A" w:rsidP="007C7A69">
      <w:pPr>
        <w:jc w:val="both"/>
        <w:rPr>
          <w:rFonts w:ascii="Times New Roman" w:hAnsi="Times New Roman"/>
          <w:szCs w:val="24"/>
        </w:rPr>
      </w:pPr>
    </w:p>
    <w:p w14:paraId="77799900" w14:textId="1863FBD4" w:rsidR="0053315A" w:rsidRDefault="0053315A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Luis:</w:t>
      </w:r>
    </w:p>
    <w:p w14:paraId="0EEF9641" w14:textId="77777777" w:rsidR="0053315A" w:rsidRDefault="0053315A" w:rsidP="007C7A69">
      <w:pPr>
        <w:jc w:val="both"/>
        <w:rPr>
          <w:rFonts w:ascii="Times New Roman" w:hAnsi="Times New Roman"/>
          <w:szCs w:val="24"/>
        </w:rPr>
      </w:pPr>
    </w:p>
    <w:p w14:paraId="4EC0C10B" w14:textId="378D2185" w:rsidR="0053315A" w:rsidRDefault="0053315A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Enclosed is a letter from the National Visa Center.  Please sign where I have indicated and mail this letter to the National Visa Center </w:t>
      </w:r>
      <w:r>
        <w:rPr>
          <w:rFonts w:ascii="Times New Roman" w:hAnsi="Times New Roman"/>
          <w:b/>
          <w:i/>
          <w:szCs w:val="24"/>
        </w:rPr>
        <w:t>as soon as possible!</w:t>
      </w:r>
    </w:p>
    <w:p w14:paraId="3C4BC634" w14:textId="77777777" w:rsidR="0053315A" w:rsidRDefault="0053315A" w:rsidP="007C7A69">
      <w:pPr>
        <w:jc w:val="both"/>
        <w:rPr>
          <w:rFonts w:ascii="Times New Roman" w:hAnsi="Times New Roman"/>
          <w:szCs w:val="24"/>
        </w:rPr>
      </w:pPr>
    </w:p>
    <w:p w14:paraId="41FF9F65" w14:textId="43D3B838" w:rsidR="0053315A" w:rsidRDefault="0053315A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We need to keep your file open with the National Visa Center until we can get your passport and finish your immigrant visa application.</w:t>
      </w:r>
    </w:p>
    <w:p w14:paraId="0692ABC1" w14:textId="77777777" w:rsidR="0053315A" w:rsidRDefault="0053315A" w:rsidP="007C7A69">
      <w:pPr>
        <w:jc w:val="both"/>
        <w:rPr>
          <w:rFonts w:ascii="Times New Roman" w:hAnsi="Times New Roman"/>
          <w:szCs w:val="24"/>
        </w:rPr>
      </w:pPr>
    </w:p>
    <w:p w14:paraId="2C4F2386" w14:textId="3F30F1C1" w:rsidR="0053315A" w:rsidRDefault="0053315A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you, Luis.</w:t>
      </w:r>
    </w:p>
    <w:p w14:paraId="000AF3A0" w14:textId="77777777" w:rsidR="0053315A" w:rsidRDefault="0053315A" w:rsidP="007C7A69">
      <w:pPr>
        <w:jc w:val="both"/>
        <w:rPr>
          <w:rFonts w:ascii="Times New Roman" w:hAnsi="Times New Roman"/>
          <w:szCs w:val="24"/>
        </w:rPr>
      </w:pPr>
    </w:p>
    <w:p w14:paraId="53B74E88" w14:textId="28DF935E" w:rsidR="0053315A" w:rsidRDefault="0053315A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14:paraId="3A4CA195" w14:textId="77777777" w:rsidR="0053315A" w:rsidRDefault="0053315A" w:rsidP="007C7A69">
      <w:pPr>
        <w:jc w:val="both"/>
        <w:rPr>
          <w:rFonts w:ascii="Times New Roman" w:hAnsi="Times New Roman"/>
          <w:szCs w:val="24"/>
        </w:rPr>
      </w:pPr>
    </w:p>
    <w:p w14:paraId="24254681" w14:textId="77777777" w:rsidR="0053315A" w:rsidRDefault="0053315A" w:rsidP="007C7A69">
      <w:pPr>
        <w:jc w:val="both"/>
        <w:rPr>
          <w:rFonts w:ascii="Times New Roman" w:hAnsi="Times New Roman"/>
          <w:szCs w:val="24"/>
        </w:rPr>
      </w:pPr>
    </w:p>
    <w:p w14:paraId="450E9609" w14:textId="77777777" w:rsidR="0053315A" w:rsidRDefault="0053315A" w:rsidP="007C7A69">
      <w:pPr>
        <w:jc w:val="both"/>
        <w:rPr>
          <w:rFonts w:ascii="Times New Roman" w:hAnsi="Times New Roman"/>
          <w:szCs w:val="24"/>
        </w:rPr>
      </w:pPr>
    </w:p>
    <w:p w14:paraId="5B9EA292" w14:textId="0CB70913" w:rsidR="0053315A" w:rsidRDefault="0053315A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14:paraId="6FCFA9EE" w14:textId="77777777" w:rsidR="0053315A" w:rsidRDefault="0053315A" w:rsidP="007C7A69">
      <w:pPr>
        <w:jc w:val="both"/>
        <w:rPr>
          <w:rFonts w:ascii="Times New Roman" w:hAnsi="Times New Roman"/>
          <w:szCs w:val="24"/>
        </w:rPr>
      </w:pPr>
    </w:p>
    <w:p w14:paraId="64E3C9E2" w14:textId="11C4D4D9" w:rsidR="0053315A" w:rsidRPr="0053315A" w:rsidRDefault="0053315A" w:rsidP="007C7A69">
      <w:pPr>
        <w:jc w:val="both"/>
        <w:rPr>
          <w:rFonts w:ascii="Times New Roman" w:hAnsi="Times New Roman"/>
          <w:sz w:val="20"/>
        </w:rPr>
      </w:pPr>
      <w:r w:rsidRPr="0053315A">
        <w:rPr>
          <w:rFonts w:ascii="Times New Roman" w:hAnsi="Times New Roman"/>
          <w:sz w:val="20"/>
        </w:rPr>
        <w:t>Enclosures</w:t>
      </w:r>
    </w:p>
    <w:sectPr w:rsidR="0053315A" w:rsidRPr="0053315A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EB0AF" w14:textId="77777777" w:rsidR="00E62599" w:rsidRDefault="00E62599">
      <w:r>
        <w:separator/>
      </w:r>
    </w:p>
  </w:endnote>
  <w:endnote w:type="continuationSeparator" w:id="0">
    <w:p w14:paraId="50237743" w14:textId="77777777" w:rsidR="00E62599" w:rsidRDefault="00E6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CA463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</w:p>
  <w:p w14:paraId="778B5CD4" w14:textId="77777777" w:rsidR="00A53D73" w:rsidRDefault="00626345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701 Millennium Tower</w:t>
    </w:r>
    <w:r w:rsidR="00177998">
      <w:rPr>
        <w:rFonts w:ascii="Garamond" w:hAnsi="Garamond"/>
        <w:b/>
        <w:i/>
        <w:sz w:val="18"/>
      </w:rPr>
      <w:t xml:space="preserve"> </w:t>
    </w:r>
    <w:r w:rsidR="00B14164">
      <w:rPr>
        <w:rFonts w:ascii="Garamond" w:hAnsi="Garamond"/>
        <w:b/>
        <w:i/>
        <w:sz w:val="18"/>
      </w:rPr>
      <w:t xml:space="preserve">   </w:t>
    </w:r>
    <w:r w:rsidR="00567FF2">
      <w:rPr>
        <w:rFonts w:ascii="Garamond" w:hAnsi="Garamond"/>
        <w:b/>
        <w:i/>
        <w:sz w:val="18"/>
      </w:rPr>
      <w:t>719 Second Avenue</w:t>
    </w:r>
  </w:p>
  <w:p w14:paraId="38751C50" w14:textId="77777777" w:rsidR="00177998" w:rsidRDefault="00626345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Seattle, Washington  98104</w:t>
    </w:r>
    <w:r w:rsidR="00177998">
      <w:rPr>
        <w:rFonts w:ascii="Garamond" w:hAnsi="Garamond"/>
        <w:b/>
        <w:i/>
        <w:sz w:val="18"/>
      </w:rPr>
      <w:t xml:space="preserve">   </w:t>
    </w:r>
  </w:p>
  <w:p w14:paraId="7FCC0718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(voice)</w:t>
    </w:r>
    <w:r w:rsidR="00B14164">
      <w:rPr>
        <w:rFonts w:ascii="Garamond" w:hAnsi="Garamond"/>
        <w:b/>
        <w:i/>
        <w:sz w:val="18"/>
      </w:rPr>
      <w:t xml:space="preserve">   206.770.7215 (fax)</w:t>
    </w:r>
  </w:p>
  <w:p w14:paraId="51392259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17E78946" w14:textId="77777777" w:rsidR="00177998" w:rsidRDefault="0017799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288A0D36" w14:textId="3EBFCEC1" w:rsidR="00177998" w:rsidRDefault="009A1AD8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394C0CF0" wp14:editId="7A2A2AFB">
              <wp:simplePos x="0" y="0"/>
              <wp:positionH relativeFrom="column">
                <wp:posOffset>-868045</wp:posOffset>
              </wp:positionH>
              <wp:positionV relativeFrom="page">
                <wp:posOffset>9418320</wp:posOffset>
              </wp:positionV>
              <wp:extent cx="1920240" cy="258445"/>
              <wp:effectExtent l="0" t="0" r="10160" b="0"/>
              <wp:wrapTight wrapText="bothSides">
                <wp:wrapPolygon edited="0">
                  <wp:start x="0" y="0"/>
                  <wp:lineTo x="0" y="19106"/>
                  <wp:lineTo x="21429" y="19106"/>
                  <wp:lineTo x="21429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924A3" w14:textId="77777777" w:rsidR="00177998" w:rsidRDefault="00177998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 w:rsidR="006A48C8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 w:rsidR="006A48C8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53315A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 w:rsidR="006A48C8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4F1F45B3" w14:textId="77777777" w:rsidR="00177998" w:rsidRDefault="006A48C8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177998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53315A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Letterhead.docx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7DC1BE9D" w14:textId="77777777" w:rsidR="00177998" w:rsidRDefault="00177998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4C0CF0"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" o:allowincell="f" stroked="f">
              <v:textbox>
                <w:txbxContent>
                  <w:p w14:paraId="359924A3" w14:textId="77777777" w:rsidR="00177998" w:rsidRDefault="00177998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 w:rsidR="006A48C8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 w:rsidR="006A48C8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53315A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 w:rsidR="006A48C8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4F1F45B3" w14:textId="77777777" w:rsidR="00177998" w:rsidRDefault="006A48C8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177998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53315A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Letterhead.docx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7DC1BE9D" w14:textId="77777777" w:rsidR="00177998" w:rsidRDefault="00177998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177998">
      <w:rPr>
        <w:rFonts w:ascii="Garamond" w:hAnsi="Garamond"/>
        <w:b/>
        <w:smallCaps/>
        <w:sz w:val="14"/>
      </w:rPr>
      <w:t>Member: American Immigration Lawyers Association</w:t>
    </w:r>
  </w:p>
  <w:p w14:paraId="53298EBB" w14:textId="77777777" w:rsidR="00177998" w:rsidRDefault="001779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D2F7E" w14:textId="77777777" w:rsidR="00E62599" w:rsidRDefault="00E62599">
      <w:r>
        <w:separator/>
      </w:r>
    </w:p>
  </w:footnote>
  <w:footnote w:type="continuationSeparator" w:id="0">
    <w:p w14:paraId="477D808E" w14:textId="77777777" w:rsidR="00E62599" w:rsidRDefault="00E6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71B67"/>
    <w:multiLevelType w:val="multilevel"/>
    <w:tmpl w:val="0054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4C5A56"/>
    <w:multiLevelType w:val="multilevel"/>
    <w:tmpl w:val="BB8C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printFractionalCharacterWidth/>
  <w:embedSystemFonts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345"/>
    <w:rsid w:val="000305AC"/>
    <w:rsid w:val="000A229B"/>
    <w:rsid w:val="00134E24"/>
    <w:rsid w:val="00177998"/>
    <w:rsid w:val="001A784D"/>
    <w:rsid w:val="001C1F65"/>
    <w:rsid w:val="001E173B"/>
    <w:rsid w:val="00276CF9"/>
    <w:rsid w:val="002D2C95"/>
    <w:rsid w:val="00344812"/>
    <w:rsid w:val="00403CFA"/>
    <w:rsid w:val="00515AE0"/>
    <w:rsid w:val="0052414F"/>
    <w:rsid w:val="0053315A"/>
    <w:rsid w:val="00554788"/>
    <w:rsid w:val="00567FF2"/>
    <w:rsid w:val="005B2CE4"/>
    <w:rsid w:val="00626345"/>
    <w:rsid w:val="006A48C8"/>
    <w:rsid w:val="006A6C50"/>
    <w:rsid w:val="006D289A"/>
    <w:rsid w:val="006D5983"/>
    <w:rsid w:val="007C05A7"/>
    <w:rsid w:val="007C7A69"/>
    <w:rsid w:val="008957EE"/>
    <w:rsid w:val="0095749E"/>
    <w:rsid w:val="009A1AD8"/>
    <w:rsid w:val="009B1544"/>
    <w:rsid w:val="00A53D73"/>
    <w:rsid w:val="00A72BEF"/>
    <w:rsid w:val="00A87614"/>
    <w:rsid w:val="00A97A98"/>
    <w:rsid w:val="00AC599C"/>
    <w:rsid w:val="00B11FBE"/>
    <w:rsid w:val="00B14164"/>
    <w:rsid w:val="00BC4979"/>
    <w:rsid w:val="00C328D8"/>
    <w:rsid w:val="00C44D79"/>
    <w:rsid w:val="00C604D3"/>
    <w:rsid w:val="00C97721"/>
    <w:rsid w:val="00CC53B6"/>
    <w:rsid w:val="00D33870"/>
    <w:rsid w:val="00E408B2"/>
    <w:rsid w:val="00E553BA"/>
    <w:rsid w:val="00E62599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D0CA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character" w:customStyle="1" w:styleId="apple-converted-space">
    <w:name w:val="apple-converted-space"/>
    <w:basedOn w:val="DefaultParagraphFont"/>
    <w:rsid w:val="007C7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2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Pessoa/Users/Pessoa/Desktop/MI%20Law%20off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 Law office.dotx</Template>
  <TotalTime>0</TotalTime>
  <Pages>1</Pages>
  <Words>80</Words>
  <Characters>458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Christine Ann Phillips</dc:creator>
  <cp:keywords/>
  <dc:description/>
  <cp:lastModifiedBy>Christine A. Phillips</cp:lastModifiedBy>
  <cp:revision>2</cp:revision>
  <cp:lastPrinted>2017-10-27T01:25:00Z</cp:lastPrinted>
  <dcterms:created xsi:type="dcterms:W3CDTF">2017-10-27T01:27:00Z</dcterms:created>
  <dcterms:modified xsi:type="dcterms:W3CDTF">2017-10-27T01:27:00Z</dcterms:modified>
</cp:coreProperties>
</file>